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Thirsk and Malton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Thirsk and Malton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Thirsk and Malton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Thirsk and Malton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Thirsk and Malton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5.6%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Thirsk and Malton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42.9% </w:t>
      </w:r>
      <w:r w:rsidRPr="004747BF">
        <w:rPr>
          <w:rFonts w:ascii="Libre Franklin Light" w:eastAsia="Times New Roman" w:hAnsi="Libre Franklin Light" w:cs="Calibri Light"/>
        </w:rPr>
        <w:t xml:space="preserve">of those respondents classified as PGSI 8+ in Thirsk and Malton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Thirsk and Malton is estimated to be </w:t>
      </w:r>
      <w:r w:rsidRPr="00773DF7">
        <w:rPr>
          <w:rFonts w:ascii="Libre Franklin Light" w:eastAsia="Times New Roman" w:hAnsi="Libre Franklin Light" w:cs="Calibri Light"/>
          <w:b/>
          <w:bCs/>
          <w:color w:val="C45911" w:themeColor="accent2" w:themeShade="BF"/>
        </w:rPr>
        <w:t xml:space="preserve">£857,485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Thirsk and Malton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Thirsk and Malton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5.6%</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Thirsk and Malton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Thirsk and Malton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hirsk and Mal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Thirsk and Malton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hirsk and Mal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Thirsk and Malton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Thirsk and Malton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42.9%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hirsk and Mal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Thirsk and Malton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29.6%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Thirsk and Malton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Thirsk and Malton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28.6%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Thirsk and Malton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Thirsk and Malton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Thirsk and Malton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£857,485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Thirsk and Malton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£13,967</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£288,846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£20,692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£5,820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£10,669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£517,491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£857,485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Thirsk and Malton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Thirsk and Malton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Thirsk and Malton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Thirsk and Malton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Thirsk and Malton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Thirsk and Malton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Thirsk and Malton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Thirsk and Malton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Thirsk and Malton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Thirsk and Malton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Thirsk and Malton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Thirsk and Malton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F244C0D9-C3C8-4061-A7CB-2D3B258DE0D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